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0B2DD" w14:textId="0D17B7E4" w:rsidR="0056776A" w:rsidRDefault="0056776A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LEIGHTON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d.1519)</w:t>
      </w:r>
    </w:p>
    <w:p w14:paraId="61F6684A" w14:textId="450BBD25" w:rsidR="0056776A" w:rsidRDefault="0056776A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3FB3F" w14:textId="0CAA92AE" w:rsidR="0056776A" w:rsidRDefault="0056776A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9DB2E" w14:textId="622793EF" w:rsidR="0056776A" w:rsidRDefault="0056776A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John Leighton of Church Stretton, Shropshire.</w:t>
      </w:r>
    </w:p>
    <w:p w14:paraId="236315A3" w14:textId="3F77AA09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(V.C.H. Shropshire vol.10 pp.22-44)</w:t>
      </w:r>
    </w:p>
    <w:p w14:paraId="6CC2E346" w14:textId="0B95E3A0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4A39E2" w14:textId="0A9B54E4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474BD" w14:textId="21E1A2A8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Willstone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6829BE8D" w14:textId="0011DF62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 xml:space="preserve">He acquired more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Willstone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14:paraId="48B35F1C" w14:textId="0302AC69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Lydley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Haynes.  (ibid.)</w:t>
      </w:r>
    </w:p>
    <w:p w14:paraId="189CDCCA" w14:textId="5B5D0826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1513</w:t>
      </w:r>
      <w:r>
        <w:rPr>
          <w:rFonts w:ascii="Times New Roman" w:hAnsi="Times New Roman" w:cs="Times New Roman"/>
          <w:sz w:val="24"/>
          <w:szCs w:val="24"/>
        </w:rPr>
        <w:tab/>
        <w:t>Knighted.   (ibid.)</w:t>
      </w:r>
    </w:p>
    <w:p w14:paraId="1B0E8C13" w14:textId="18206875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402C8" w14:textId="67FB87EC" w:rsidR="00FE36DC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A5DB3" w14:textId="668AC73D" w:rsidR="00FE36DC" w:rsidRPr="0056776A" w:rsidRDefault="00FE36DC" w:rsidP="00514E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sectPr w:rsidR="00FE36DC" w:rsidRPr="005677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6F738" w14:textId="77777777" w:rsidR="004E59BE" w:rsidRDefault="004E59BE" w:rsidP="009139A6">
      <w:r>
        <w:separator/>
      </w:r>
    </w:p>
  </w:endnote>
  <w:endnote w:type="continuationSeparator" w:id="0">
    <w:p w14:paraId="0EC6DE92" w14:textId="77777777" w:rsidR="004E59BE" w:rsidRDefault="004E59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183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165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D24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4301A" w14:textId="77777777" w:rsidR="004E59BE" w:rsidRDefault="004E59BE" w:rsidP="009139A6">
      <w:r>
        <w:separator/>
      </w:r>
    </w:p>
  </w:footnote>
  <w:footnote w:type="continuationSeparator" w:id="0">
    <w:p w14:paraId="45B5CDD6" w14:textId="77777777" w:rsidR="004E59BE" w:rsidRDefault="004E59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7B9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FAA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66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9BE"/>
    <w:rsid w:val="000666E0"/>
    <w:rsid w:val="001C70E7"/>
    <w:rsid w:val="002510B7"/>
    <w:rsid w:val="004E59BE"/>
    <w:rsid w:val="00514E97"/>
    <w:rsid w:val="0056776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027BD"/>
  <w15:chartTrackingRefBased/>
  <w15:docId w15:val="{657DCCF8-C9B8-4137-A0E8-2860BC8C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2021-07-14T16:10:00Z</dcterms:created>
  <dcterms:modified xsi:type="dcterms:W3CDTF">2021-07-14T18:12:00Z</dcterms:modified>
</cp:coreProperties>
</file>